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472AD" w14:textId="77777777" w:rsidR="00796C1F" w:rsidRDefault="00796C1F" w:rsidP="00796C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Edward FORMAGE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04304080" w14:textId="77777777" w:rsidR="00796C1F" w:rsidRDefault="00796C1F" w:rsidP="00796C1F">
      <w:pPr>
        <w:pStyle w:val="NoSpacing"/>
        <w:rPr>
          <w:rFonts w:cs="Times New Roman"/>
          <w:szCs w:val="24"/>
        </w:rPr>
      </w:pPr>
    </w:p>
    <w:p w14:paraId="4A272652" w14:textId="77777777" w:rsidR="00796C1F" w:rsidRDefault="00796C1F" w:rsidP="00796C1F">
      <w:pPr>
        <w:pStyle w:val="NoSpacing"/>
        <w:rPr>
          <w:rFonts w:cs="Times New Roman"/>
          <w:szCs w:val="24"/>
        </w:rPr>
      </w:pPr>
    </w:p>
    <w:p w14:paraId="5AF5FDFD" w14:textId="77777777" w:rsidR="00796C1F" w:rsidRDefault="00796C1F" w:rsidP="00796C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Jun.</w:t>
      </w:r>
      <w:r>
        <w:rPr>
          <w:rFonts w:cs="Times New Roman"/>
          <w:szCs w:val="24"/>
        </w:rPr>
        <w:tab/>
        <w:t>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Blandford Forum,</w:t>
      </w:r>
    </w:p>
    <w:p w14:paraId="2A1DC9D3" w14:textId="77777777" w:rsidR="00796C1F" w:rsidRDefault="00796C1F" w:rsidP="00796C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Dorset, into lands of Sir Roger de Beauchamp.</w:t>
      </w:r>
    </w:p>
    <w:p w14:paraId="53D4613E" w14:textId="77777777" w:rsidR="00796C1F" w:rsidRDefault="00796C1F" w:rsidP="00796C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F010F">
          <w:rPr>
            <w:rStyle w:val="Hyperlink"/>
            <w:rFonts w:cs="Times New Roman"/>
            <w:szCs w:val="24"/>
          </w:rPr>
          <w:t>https://inquisitionspostmortem.ac.uk/view/inquisition/19-074/80</w:t>
        </w:r>
      </w:hyperlink>
      <w:r>
        <w:rPr>
          <w:rFonts w:cs="Times New Roman"/>
          <w:szCs w:val="24"/>
        </w:rPr>
        <w:t xml:space="preserve"> )</w:t>
      </w:r>
    </w:p>
    <w:p w14:paraId="15A36D34" w14:textId="77777777" w:rsidR="00796C1F" w:rsidRDefault="00796C1F" w:rsidP="00796C1F">
      <w:pPr>
        <w:pStyle w:val="NoSpacing"/>
        <w:rPr>
          <w:rFonts w:cs="Times New Roman"/>
          <w:szCs w:val="24"/>
        </w:rPr>
      </w:pPr>
    </w:p>
    <w:p w14:paraId="39A12A06" w14:textId="77777777" w:rsidR="00796C1F" w:rsidRDefault="00796C1F" w:rsidP="00796C1F">
      <w:pPr>
        <w:pStyle w:val="NoSpacing"/>
        <w:rPr>
          <w:rFonts w:cs="Times New Roman"/>
          <w:szCs w:val="24"/>
        </w:rPr>
      </w:pPr>
    </w:p>
    <w:p w14:paraId="76D6029D" w14:textId="77777777" w:rsidR="00796C1F" w:rsidRDefault="00796C1F" w:rsidP="00796C1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10 December 2023</w:t>
      </w:r>
    </w:p>
    <w:p w14:paraId="3B77D8D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C9504" w14:textId="77777777" w:rsidR="00796C1F" w:rsidRDefault="00796C1F" w:rsidP="009139A6">
      <w:r>
        <w:separator/>
      </w:r>
    </w:p>
  </w:endnote>
  <w:endnote w:type="continuationSeparator" w:id="0">
    <w:p w14:paraId="45BBB2BB" w14:textId="77777777" w:rsidR="00796C1F" w:rsidRDefault="00796C1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0518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5323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D26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21669" w14:textId="77777777" w:rsidR="00796C1F" w:rsidRDefault="00796C1F" w:rsidP="009139A6">
      <w:r>
        <w:separator/>
      </w:r>
    </w:p>
  </w:footnote>
  <w:footnote w:type="continuationSeparator" w:id="0">
    <w:p w14:paraId="56D1BFFC" w14:textId="77777777" w:rsidR="00796C1F" w:rsidRDefault="00796C1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7A73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B077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B56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C1F"/>
    <w:rsid w:val="000666E0"/>
    <w:rsid w:val="002510B7"/>
    <w:rsid w:val="005C130B"/>
    <w:rsid w:val="00796C1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4F8DA6"/>
  <w15:chartTrackingRefBased/>
  <w15:docId w15:val="{70D9E1E6-81F0-43F4-AD84-87EBC0AD0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96C1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74/8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2023-12-10T17:24:00Z</dcterms:created>
  <dcterms:modified xsi:type="dcterms:W3CDTF">2023-12-10T17:24:00Z</dcterms:modified>
</cp:coreProperties>
</file>